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28" w:rsidRPr="006B1C3B" w:rsidRDefault="00997F14" w:rsidP="00DE5328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E5328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:rsidR="005E721F" w:rsidRPr="005E721F" w:rsidRDefault="005E721F" w:rsidP="005E721F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5E721F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:rsidR="005E721F" w:rsidRPr="005E721F" w:rsidRDefault="005E721F" w:rsidP="005E721F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5E721F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D7371B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5E721F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D7371B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:rsidR="005E721F" w:rsidRPr="005E721F" w:rsidRDefault="005E721F" w:rsidP="005E721F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5E721F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5E721F">
        <w:rPr>
          <w:rFonts w:ascii="Corbel" w:hAnsi="Corbel" w:cs="Corbel"/>
          <w:sz w:val="24"/>
          <w:szCs w:val="24"/>
          <w:lang w:eastAsia="ar-SA"/>
        </w:rPr>
        <w:t>)</w:t>
      </w:r>
    </w:p>
    <w:p w:rsidR="005E721F" w:rsidRPr="005E721F" w:rsidRDefault="005E721F" w:rsidP="005E721F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5E721F">
        <w:rPr>
          <w:rFonts w:ascii="Corbel" w:hAnsi="Corbel" w:cs="Corbel"/>
          <w:sz w:val="24"/>
          <w:szCs w:val="24"/>
          <w:lang w:eastAsia="ar-SA"/>
        </w:rPr>
        <w:t xml:space="preserve">Rok akademicki   </w:t>
      </w:r>
      <w:r w:rsidR="00D7371B">
        <w:rPr>
          <w:rFonts w:ascii="Corbel" w:hAnsi="Corbel" w:cs="Corbel"/>
          <w:sz w:val="24"/>
          <w:szCs w:val="24"/>
          <w:lang w:eastAsia="ar-SA"/>
        </w:rPr>
        <w:t>2028</w:t>
      </w:r>
      <w:r w:rsidRPr="005E721F">
        <w:rPr>
          <w:rFonts w:ascii="Corbel" w:hAnsi="Corbel" w:cs="Corbel"/>
          <w:sz w:val="24"/>
          <w:szCs w:val="24"/>
          <w:lang w:eastAsia="ar-SA"/>
        </w:rPr>
        <w:t>/202</w:t>
      </w:r>
      <w:r w:rsidR="00D7371B">
        <w:rPr>
          <w:rFonts w:ascii="Corbel" w:hAnsi="Corbel" w:cs="Corbel"/>
          <w:sz w:val="24"/>
          <w:szCs w:val="24"/>
          <w:lang w:eastAsia="ar-SA"/>
        </w:rPr>
        <w:t>9</w:t>
      </w:r>
    </w:p>
    <w:p w:rsidR="0085747A" w:rsidRPr="00B169DF" w:rsidRDefault="0085747A" w:rsidP="00DE5328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i teoria feminizmu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E5328" w:rsidRDefault="00DE53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E5328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rok, VI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47B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D18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97E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97E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F631D" w:rsidRDefault="008F631D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8F631D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8F631D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</w:t>
      </w:r>
      <w:r w:rsidRPr="00304567">
        <w:rPr>
          <w:rFonts w:ascii="Corbel" w:hAnsi="Corbel"/>
          <w:b w:val="0"/>
          <w:smallCaps w:val="0"/>
          <w:szCs w:val="24"/>
          <w:u w:val="single"/>
        </w:rPr>
        <w:t xml:space="preserve">, </w:t>
      </w:r>
      <w:r w:rsidRPr="00304567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F631D" w:rsidRPr="008F631D" w:rsidRDefault="008F631D" w:rsidP="008F63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Wymagana jest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</w:t>
            </w:r>
            <w:r w:rsidRPr="008F6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o historii społecznej, uwzględniająca rolę dziejową kobiet w </w:t>
            </w:r>
          </w:p>
          <w:p w:rsidR="0085747A" w:rsidRPr="00B169DF" w:rsidRDefault="008F631D" w:rsidP="008F63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kształtowaniu cywilizacji (życie rodzinne, praca, nauka, sztuka).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753D4B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B169DF" w:rsidRDefault="008F63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631D">
              <w:rPr>
                <w:rFonts w:ascii="Corbel" w:hAnsi="Corbel"/>
                <w:b w:val="0"/>
                <w:sz w:val="24"/>
                <w:szCs w:val="24"/>
              </w:rPr>
              <w:t>Zapoznanie studentów z przemianami społecznej i prawnej sytuacji kobiet.</w:t>
            </w:r>
          </w:p>
        </w:tc>
      </w:tr>
      <w:tr w:rsidR="0085747A" w:rsidRPr="00B169DF" w:rsidTr="00753D4B">
        <w:tc>
          <w:tcPr>
            <w:tcW w:w="844" w:type="dxa"/>
            <w:vAlign w:val="center"/>
          </w:tcPr>
          <w:p w:rsidR="0085747A" w:rsidRPr="00B169DF" w:rsidRDefault="008F631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B169DF" w:rsidRDefault="008F63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631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historią </w:t>
            </w:r>
            <w:r w:rsidR="00753D4B">
              <w:rPr>
                <w:rFonts w:ascii="Corbel" w:hAnsi="Corbel"/>
                <w:b w:val="0"/>
                <w:sz w:val="24"/>
                <w:szCs w:val="24"/>
              </w:rPr>
              <w:t xml:space="preserve"> i teorią </w:t>
            </w:r>
            <w:r w:rsidRPr="008F631D">
              <w:rPr>
                <w:rFonts w:ascii="Corbel" w:hAnsi="Corbel"/>
                <w:b w:val="0"/>
                <w:sz w:val="24"/>
                <w:szCs w:val="24"/>
              </w:rPr>
              <w:t>myśli feministycznej.</w:t>
            </w:r>
          </w:p>
        </w:tc>
      </w:tr>
      <w:tr w:rsidR="0085747A" w:rsidRPr="00B169DF" w:rsidTr="00753D4B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F631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85747A" w:rsidRPr="00B169DF" w:rsidRDefault="00753D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53D4B">
              <w:rPr>
                <w:rFonts w:ascii="Corbel" w:hAnsi="Corbel"/>
                <w:b w:val="0"/>
                <w:sz w:val="24"/>
                <w:szCs w:val="24"/>
              </w:rPr>
              <w:t>Zapoznanie studentów z odmianami współczesnego feminizmu.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753D4B" w:rsidRDefault="00753D4B" w:rsidP="00753D4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753D4B" w:rsidRPr="00753D4B" w:rsidTr="00653218">
        <w:tc>
          <w:tcPr>
            <w:tcW w:w="1701" w:type="dxa"/>
            <w:vAlign w:val="center"/>
          </w:tcPr>
          <w:p w:rsidR="00753D4B" w:rsidRPr="00753D4B" w:rsidRDefault="00753D4B" w:rsidP="00753D4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753D4B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753D4B" w:rsidRPr="00753D4B" w:rsidRDefault="00753D4B" w:rsidP="00753D4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753D4B" w:rsidRPr="00753D4B" w:rsidRDefault="00753D4B" w:rsidP="00753D4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753D4B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753D4B" w:rsidRPr="00753D4B" w:rsidTr="00653218">
        <w:tc>
          <w:tcPr>
            <w:tcW w:w="1701" w:type="dxa"/>
          </w:tcPr>
          <w:p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096" w:type="dxa"/>
          </w:tcPr>
          <w:p w:rsidR="00753D4B" w:rsidRPr="00753D4B" w:rsidRDefault="00753D4B" w:rsidP="00753D4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 xml:space="preserve">Zna i rozumie metody analizy i interpretacji różnych zjawisk </w:t>
            </w:r>
            <w:r>
              <w:rPr>
                <w:rFonts w:ascii="Corbel" w:hAnsi="Corbel"/>
                <w:sz w:val="24"/>
                <w:szCs w:val="24"/>
              </w:rPr>
              <w:t xml:space="preserve">i ruchów </w:t>
            </w:r>
            <w:r w:rsidRPr="00753D4B">
              <w:rPr>
                <w:rFonts w:ascii="Corbel" w:hAnsi="Corbel"/>
                <w:sz w:val="24"/>
                <w:szCs w:val="24"/>
              </w:rPr>
              <w:t>kulturowych, takich jak feminizm</w:t>
            </w:r>
          </w:p>
        </w:tc>
        <w:tc>
          <w:tcPr>
            <w:tcW w:w="1873" w:type="dxa"/>
          </w:tcPr>
          <w:p w:rsidR="00BD18A8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53D4B" w:rsidRPr="00753D4B" w:rsidTr="00653218">
        <w:tc>
          <w:tcPr>
            <w:tcW w:w="1701" w:type="dxa"/>
          </w:tcPr>
          <w:p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18A8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53D4B" w:rsidRPr="00753D4B" w:rsidRDefault="00753D4B" w:rsidP="00753D4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Zna historyczne zmiany ruchu feministycznego oraz zna najważniejsze nurty myśli feministycznej</w:t>
            </w:r>
          </w:p>
        </w:tc>
        <w:tc>
          <w:tcPr>
            <w:tcW w:w="1873" w:type="dxa"/>
          </w:tcPr>
          <w:p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K_W1</w:t>
            </w:r>
            <w:r w:rsidR="00E114B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53D4B" w:rsidRPr="00753D4B" w:rsidTr="00653218">
        <w:tc>
          <w:tcPr>
            <w:tcW w:w="1701" w:type="dxa"/>
          </w:tcPr>
          <w:p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18A8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53D4B" w:rsidRPr="00753D4B" w:rsidRDefault="00753D4B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Pisze proste prace poświęcone myśli feministycznej i problemom płci kulturowej</w:t>
            </w:r>
          </w:p>
        </w:tc>
        <w:tc>
          <w:tcPr>
            <w:tcW w:w="1873" w:type="dxa"/>
          </w:tcPr>
          <w:p w:rsidR="00753D4B" w:rsidRPr="00753D4B" w:rsidRDefault="00BD18A8" w:rsidP="00BD18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K_U08</w:t>
            </w:r>
            <w:r w:rsidR="00753D4B" w:rsidRPr="00753D4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53D4B" w:rsidRPr="00753D4B" w:rsidTr="00653218">
        <w:tc>
          <w:tcPr>
            <w:tcW w:w="1701" w:type="dxa"/>
          </w:tcPr>
          <w:p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18A8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53D4B" w:rsidRPr="00753D4B" w:rsidRDefault="00753D4B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Jest gotów do samodzielnego inicjowania działań społecznych na rzecz ochron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753D4B">
              <w:rPr>
                <w:rFonts w:ascii="Corbel" w:hAnsi="Corbel"/>
                <w:sz w:val="24"/>
                <w:szCs w:val="24"/>
              </w:rPr>
              <w:t xml:space="preserve"> praw kobiet</w:t>
            </w:r>
          </w:p>
        </w:tc>
        <w:tc>
          <w:tcPr>
            <w:tcW w:w="1873" w:type="dxa"/>
          </w:tcPr>
          <w:p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:rsidR="00753D4B" w:rsidRPr="00B169DF" w:rsidRDefault="00753D4B" w:rsidP="00753D4B">
      <w:pPr>
        <w:spacing w:after="0" w:line="240" w:lineRule="auto"/>
        <w:rPr>
          <w:rFonts w:ascii="Corbel" w:hAnsi="Corbel"/>
          <w:sz w:val="24"/>
          <w:szCs w:val="24"/>
        </w:rPr>
      </w:pP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93079B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3079B">
        <w:tc>
          <w:tcPr>
            <w:tcW w:w="9520" w:type="dxa"/>
          </w:tcPr>
          <w:p w:rsidR="0085747A" w:rsidRPr="00B169DF" w:rsidRDefault="00097EF7" w:rsidP="00097EF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0" w:name="_Hlk178186289"/>
            <w:r>
              <w:rPr>
                <w:rFonts w:ascii="Corbel" w:hAnsi="Corbel"/>
                <w:sz w:val="24"/>
                <w:szCs w:val="24"/>
              </w:rPr>
              <w:t>Zajęcia wprowadzające- problemy definicyjne, ewolucja pojęcia „feminizm”</w:t>
            </w:r>
            <w:r w:rsidR="0093079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:rsidTr="0093079B">
        <w:tc>
          <w:tcPr>
            <w:tcW w:w="9520" w:type="dxa"/>
          </w:tcPr>
          <w:p w:rsidR="0063671B" w:rsidRPr="0063671B" w:rsidRDefault="00097EF7" w:rsidP="0063671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Geneza i historia feminizmu</w:t>
            </w:r>
            <w:r w:rsidR="0063671B">
              <w:rPr>
                <w:rFonts w:ascii="Corbel" w:hAnsi="Corbel"/>
                <w:sz w:val="24"/>
                <w:szCs w:val="24"/>
              </w:rPr>
              <w:t>:</w:t>
            </w:r>
          </w:p>
          <w:p w:rsidR="0063671B" w:rsidRPr="0063671B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t>- przemiany obyczajowe</w:t>
            </w:r>
          </w:p>
          <w:p w:rsidR="0063671B" w:rsidRPr="0063671B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t>- przejawy prawne</w:t>
            </w:r>
          </w:p>
          <w:p w:rsidR="0063671B" w:rsidRPr="0063671B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lastRenderedPageBreak/>
              <w:t>- przejawy społeczne</w:t>
            </w:r>
          </w:p>
          <w:p w:rsidR="0085747A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t>- początki ruchu kobiecego</w:t>
            </w:r>
          </w:p>
          <w:p w:rsidR="00097EF7" w:rsidRPr="00097EF7" w:rsidRDefault="00097EF7" w:rsidP="00097EF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pierwsza fala</w:t>
            </w:r>
            <w:r w:rsidR="0063671B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druga fala</w:t>
            </w:r>
            <w:r w:rsidR="0063671B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trzecia fala</w:t>
            </w:r>
            <w:r w:rsidR="0063671B">
              <w:rPr>
                <w:rFonts w:ascii="Corbel" w:hAnsi="Corbel"/>
                <w:sz w:val="24"/>
                <w:szCs w:val="24"/>
              </w:rPr>
              <w:t xml:space="preserve"> feminizmu</w:t>
            </w:r>
          </w:p>
          <w:p w:rsidR="00097EF7" w:rsidRPr="00B169DF" w:rsidRDefault="00097EF7" w:rsidP="00097EF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specyfika</w:t>
            </w:r>
          </w:p>
        </w:tc>
      </w:tr>
      <w:tr w:rsidR="003B7081" w:rsidRPr="00B169DF" w:rsidTr="0093079B">
        <w:tc>
          <w:tcPr>
            <w:tcW w:w="9520" w:type="dxa"/>
          </w:tcPr>
          <w:p w:rsidR="003B7081" w:rsidRDefault="003B7081" w:rsidP="0063671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Rola kobiet w historii.</w:t>
            </w:r>
          </w:p>
          <w:p w:rsidR="003B7081" w:rsidRDefault="003B7081" w:rsidP="003B7081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Dyskusja na bazie tekstu: L.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Nochlin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7081">
              <w:rPr>
                <w:rFonts w:ascii="Corbel" w:hAnsi="Corbel"/>
                <w:i/>
                <w:iCs/>
                <w:sz w:val="24"/>
                <w:szCs w:val="24"/>
              </w:rPr>
              <w:t>Dlaczego nie było wielkich artystek?</w:t>
            </w:r>
            <w:r>
              <w:rPr>
                <w:rFonts w:ascii="Corbel" w:hAnsi="Corbel"/>
                <w:sz w:val="24"/>
                <w:szCs w:val="24"/>
              </w:rPr>
              <w:t xml:space="preserve"> Smak Słowa, 2023</w:t>
            </w:r>
          </w:p>
        </w:tc>
      </w:tr>
      <w:tr w:rsidR="0085747A" w:rsidRPr="00B169DF" w:rsidTr="0093079B">
        <w:tc>
          <w:tcPr>
            <w:tcW w:w="9520" w:type="dxa"/>
          </w:tcPr>
          <w:p w:rsidR="0085747A" w:rsidRDefault="002941DC" w:rsidP="002941D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„Kobieta” jako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konstrukt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historyczny</w:t>
            </w:r>
            <w:r w:rsidR="0093079B">
              <w:rPr>
                <w:rFonts w:ascii="Corbel" w:hAnsi="Corbel"/>
                <w:sz w:val="24"/>
                <w:szCs w:val="24"/>
              </w:rPr>
              <w:t>.</w:t>
            </w:r>
          </w:p>
          <w:p w:rsidR="002941DC" w:rsidRPr="00B169DF" w:rsidRDefault="002941DC" w:rsidP="002941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Dyskusja na bazie tekstu: </w:t>
            </w:r>
            <w:r w:rsidRPr="002941DC">
              <w:rPr>
                <w:rFonts w:ascii="Corbel" w:hAnsi="Corbel"/>
                <w:sz w:val="24"/>
                <w:szCs w:val="24"/>
              </w:rPr>
              <w:t xml:space="preserve">Joanna Mizielińska, </w:t>
            </w:r>
            <w:r w:rsidRPr="002941DC">
              <w:rPr>
                <w:rFonts w:ascii="Corbel" w:hAnsi="Corbel"/>
                <w:i/>
                <w:iCs/>
                <w:sz w:val="24"/>
                <w:szCs w:val="24"/>
              </w:rPr>
              <w:t xml:space="preserve">Sen, co </w:t>
            </w:r>
            <w:proofErr w:type="spellStart"/>
            <w:r w:rsidRPr="002941DC">
              <w:rPr>
                <w:rFonts w:ascii="Corbel" w:hAnsi="Corbel"/>
                <w:i/>
                <w:iCs/>
                <w:sz w:val="24"/>
                <w:szCs w:val="24"/>
              </w:rPr>
              <w:t>kusi…O</w:t>
            </w:r>
            <w:proofErr w:type="spellEnd"/>
            <w:r w:rsidRPr="002941DC">
              <w:rPr>
                <w:rFonts w:ascii="Corbel" w:hAnsi="Corbel"/>
                <w:i/>
                <w:iCs/>
                <w:sz w:val="24"/>
                <w:szCs w:val="24"/>
              </w:rPr>
              <w:t xml:space="preserve"> kategorii kobiet w myśli feministycznej</w:t>
            </w:r>
            <w:r w:rsidRPr="002941DC">
              <w:rPr>
                <w:rFonts w:ascii="Corbel" w:hAnsi="Corbel"/>
                <w:sz w:val="24"/>
                <w:szCs w:val="24"/>
              </w:rPr>
              <w:t xml:space="preserve">, [w:] J. Mizielińska, </w:t>
            </w:r>
            <w:r w:rsidRPr="002941DC">
              <w:rPr>
                <w:rFonts w:ascii="Corbel" w:hAnsi="Corbel"/>
                <w:i/>
                <w:iCs/>
                <w:sz w:val="24"/>
                <w:szCs w:val="24"/>
              </w:rPr>
              <w:t xml:space="preserve">Płeć, ciało, seksualność. Od feminizmu do teorii </w:t>
            </w:r>
            <w:proofErr w:type="spellStart"/>
            <w:r w:rsidRPr="002941DC">
              <w:rPr>
                <w:rFonts w:ascii="Corbel" w:hAnsi="Corbel"/>
                <w:i/>
                <w:iCs/>
                <w:sz w:val="24"/>
                <w:szCs w:val="24"/>
              </w:rPr>
              <w:t>queer</w:t>
            </w:r>
            <w:proofErr w:type="spellEnd"/>
            <w:r w:rsidRPr="002941DC">
              <w:rPr>
                <w:rFonts w:ascii="Corbel" w:hAnsi="Corbel"/>
                <w:sz w:val="24"/>
                <w:szCs w:val="24"/>
              </w:rPr>
              <w:t>, Kraków 200</w:t>
            </w:r>
            <w:r>
              <w:rPr>
                <w:rFonts w:ascii="Corbel" w:hAnsi="Corbel"/>
                <w:sz w:val="24"/>
                <w:szCs w:val="24"/>
              </w:rPr>
              <w:t>6, s. 21-38</w:t>
            </w:r>
            <w:r w:rsidRPr="002941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97EF7" w:rsidRPr="00441D2F" w:rsidTr="0093079B">
        <w:tc>
          <w:tcPr>
            <w:tcW w:w="9520" w:type="dxa"/>
          </w:tcPr>
          <w:p w:rsidR="00097EF7" w:rsidRDefault="009929D4" w:rsidP="007B7F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Nurty feminizmu:</w:t>
            </w:r>
          </w:p>
          <w:p w:rsidR="009929D4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</w:t>
            </w:r>
            <w:r w:rsidR="009929D4">
              <w:rPr>
                <w:rFonts w:ascii="Corbel" w:hAnsi="Corbel"/>
                <w:sz w:val="24"/>
                <w:szCs w:val="24"/>
              </w:rPr>
              <w:t>eminizm liberalny (</w:t>
            </w:r>
            <w:r w:rsidR="00D50B00" w:rsidRPr="009929D4">
              <w:rPr>
                <w:rFonts w:ascii="Corbel" w:hAnsi="Corbel"/>
                <w:sz w:val="24"/>
                <w:szCs w:val="24"/>
              </w:rPr>
              <w:t xml:space="preserve">Mary </w:t>
            </w:r>
            <w:proofErr w:type="spellStart"/>
            <w:r w:rsidR="00D50B00" w:rsidRPr="009929D4">
              <w:rPr>
                <w:rFonts w:ascii="Corbel" w:hAnsi="Corbel"/>
                <w:sz w:val="24"/>
                <w:szCs w:val="24"/>
              </w:rPr>
              <w:t>Wollstonecraft</w:t>
            </w:r>
            <w:proofErr w:type="spellEnd"/>
            <w:r w:rsidR="00D50B00">
              <w:rPr>
                <w:rFonts w:ascii="Corbel" w:hAnsi="Corbel"/>
                <w:sz w:val="24"/>
                <w:szCs w:val="24"/>
              </w:rPr>
              <w:t>,</w:t>
            </w:r>
            <w:r w:rsidR="00D50B00" w:rsidRPr="009929D4">
              <w:rPr>
                <w:rFonts w:ascii="Corbel" w:hAnsi="Corbel"/>
                <w:sz w:val="24"/>
                <w:szCs w:val="24"/>
              </w:rPr>
              <w:t xml:space="preserve"> </w:t>
            </w:r>
            <w:r w:rsidR="009929D4" w:rsidRPr="00DD5E37">
              <w:rPr>
                <w:rFonts w:ascii="Corbel" w:hAnsi="Corbel"/>
                <w:i/>
                <w:iCs/>
                <w:sz w:val="24"/>
                <w:szCs w:val="24"/>
              </w:rPr>
              <w:t>Wołanie o prawa kobiety</w:t>
            </w:r>
            <w:r w:rsidR="009929D4">
              <w:rPr>
                <w:rFonts w:ascii="Corbel" w:hAnsi="Corbel"/>
                <w:sz w:val="24"/>
                <w:szCs w:val="24"/>
              </w:rPr>
              <w:t>)</w:t>
            </w:r>
          </w:p>
          <w:p w:rsidR="009929D4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</w:t>
            </w:r>
            <w:r w:rsidR="009929D4">
              <w:rPr>
                <w:rFonts w:ascii="Corbel" w:hAnsi="Corbel"/>
                <w:sz w:val="24"/>
                <w:szCs w:val="24"/>
              </w:rPr>
              <w:t>eminizm egzystencjalny (</w:t>
            </w:r>
            <w:r w:rsidR="009929D4" w:rsidRPr="009929D4">
              <w:rPr>
                <w:rFonts w:ascii="Corbel" w:hAnsi="Corbel"/>
                <w:sz w:val="24"/>
                <w:szCs w:val="24"/>
              </w:rPr>
              <w:t>Simone de Beauvoir</w:t>
            </w:r>
            <w:r w:rsidR="00D50B00">
              <w:rPr>
                <w:rFonts w:ascii="Corbel" w:hAnsi="Corbel"/>
                <w:sz w:val="24"/>
                <w:szCs w:val="24"/>
              </w:rPr>
              <w:t xml:space="preserve">, </w:t>
            </w:r>
            <w:r w:rsidR="00D50B00" w:rsidRPr="00DD5E37">
              <w:rPr>
                <w:rFonts w:ascii="Corbel" w:hAnsi="Corbel"/>
                <w:i/>
                <w:iCs/>
                <w:sz w:val="24"/>
                <w:szCs w:val="24"/>
              </w:rPr>
              <w:t>Druga płeć</w:t>
            </w:r>
            <w:r w:rsidR="009929D4">
              <w:rPr>
                <w:rFonts w:ascii="Corbel" w:hAnsi="Corbel"/>
                <w:sz w:val="24"/>
                <w:szCs w:val="24"/>
              </w:rPr>
              <w:t>)</w:t>
            </w:r>
          </w:p>
          <w:p w:rsidR="009929D4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fe</w:t>
            </w:r>
            <w:r w:rsidR="009929D4">
              <w:rPr>
                <w:rFonts w:ascii="Corbel" w:hAnsi="Corbel"/>
                <w:sz w:val="24"/>
                <w:szCs w:val="24"/>
              </w:rPr>
              <w:t>minizm radykalny (</w:t>
            </w:r>
            <w:proofErr w:type="spellStart"/>
            <w:r w:rsidR="00D50B00">
              <w:rPr>
                <w:rFonts w:ascii="Corbel" w:hAnsi="Corbel"/>
                <w:sz w:val="24"/>
                <w:szCs w:val="24"/>
              </w:rPr>
              <w:t>Kate</w:t>
            </w:r>
            <w:proofErr w:type="spellEnd"/>
            <w:r w:rsidR="00D50B00">
              <w:rPr>
                <w:rFonts w:ascii="Corbel" w:hAnsi="Corbel"/>
                <w:sz w:val="24"/>
                <w:szCs w:val="24"/>
              </w:rPr>
              <w:t xml:space="preserve"> Millet, </w:t>
            </w:r>
            <w:proofErr w:type="spellStart"/>
            <w:r w:rsidR="009929D4" w:rsidRPr="00DD5E37">
              <w:rPr>
                <w:rFonts w:ascii="Corbel" w:hAnsi="Corbel"/>
                <w:i/>
                <w:iCs/>
                <w:sz w:val="24"/>
                <w:szCs w:val="24"/>
              </w:rPr>
              <w:t>Sexual</w:t>
            </w:r>
            <w:proofErr w:type="spellEnd"/>
            <w:r w:rsidR="009929D4" w:rsidRPr="00DD5E37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929D4" w:rsidRPr="00DD5E37">
              <w:rPr>
                <w:rFonts w:ascii="Corbel" w:hAnsi="Corbel"/>
                <w:i/>
                <w:iCs/>
                <w:sz w:val="24"/>
                <w:szCs w:val="24"/>
              </w:rPr>
              <w:t>Politics</w:t>
            </w:r>
            <w:proofErr w:type="spellEnd"/>
            <w:r w:rsidR="009929D4">
              <w:rPr>
                <w:rFonts w:ascii="Corbel" w:hAnsi="Corbel"/>
                <w:sz w:val="24"/>
                <w:szCs w:val="24"/>
              </w:rPr>
              <w:t>)</w:t>
            </w:r>
          </w:p>
          <w:p w:rsidR="00441D2F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feminizm postmodernistyczny (</w:t>
            </w:r>
            <w:proofErr w:type="spellStart"/>
            <w:r w:rsidR="00D50B00">
              <w:rPr>
                <w:rFonts w:ascii="Corbel" w:hAnsi="Corbel"/>
                <w:sz w:val="24"/>
                <w:szCs w:val="24"/>
              </w:rPr>
              <w:t>Judith</w:t>
            </w:r>
            <w:proofErr w:type="spellEnd"/>
            <w:r w:rsidR="00D50B00">
              <w:rPr>
                <w:rFonts w:ascii="Corbel" w:hAnsi="Corbel"/>
                <w:sz w:val="24"/>
                <w:szCs w:val="24"/>
              </w:rPr>
              <w:t xml:space="preserve"> Butler, </w:t>
            </w:r>
            <w:r w:rsidR="00441D2F" w:rsidRPr="00DD5E37">
              <w:rPr>
                <w:rFonts w:ascii="Corbel" w:hAnsi="Corbel"/>
                <w:i/>
                <w:iCs/>
                <w:sz w:val="24"/>
                <w:szCs w:val="24"/>
              </w:rPr>
              <w:t>Uwikłani w płeć</w:t>
            </w:r>
            <w:r w:rsidR="00441D2F">
              <w:rPr>
                <w:rFonts w:ascii="Corbel" w:hAnsi="Corbel"/>
                <w:sz w:val="24"/>
                <w:szCs w:val="24"/>
              </w:rPr>
              <w:t>)</w:t>
            </w:r>
          </w:p>
          <w:p w:rsidR="00441D2F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 xml:space="preserve">feminizm anarchistyczny </w:t>
            </w:r>
            <w:r w:rsidR="00441D2F" w:rsidRPr="00441D2F">
              <w:rPr>
                <w:rFonts w:ascii="Corbel" w:hAnsi="Corbel"/>
                <w:sz w:val="24"/>
                <w:szCs w:val="24"/>
              </w:rPr>
              <w:t>(</w:t>
            </w:r>
            <w:r w:rsidR="00441D2F">
              <w:rPr>
                <w:rFonts w:ascii="Corbel" w:hAnsi="Corbel"/>
                <w:sz w:val="24"/>
                <w:szCs w:val="24"/>
              </w:rPr>
              <w:t>E</w:t>
            </w:r>
            <w:r w:rsidR="00441D2F" w:rsidRPr="00441D2F">
              <w:rPr>
                <w:rFonts w:ascii="Corbel" w:hAnsi="Corbel"/>
                <w:sz w:val="24"/>
                <w:szCs w:val="24"/>
              </w:rPr>
              <w:t xml:space="preserve">mma Goldman, </w:t>
            </w:r>
            <w:r w:rsidR="00441D2F" w:rsidRPr="00DD5E37">
              <w:rPr>
                <w:rFonts w:ascii="Corbel" w:hAnsi="Corbel"/>
                <w:i/>
                <w:iCs/>
                <w:sz w:val="24"/>
                <w:szCs w:val="24"/>
              </w:rPr>
              <w:t>Anarchizm i inne eseje)</w:t>
            </w:r>
          </w:p>
          <w:p w:rsidR="00441D2F" w:rsidRPr="00441D2F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="00441D2F">
              <w:rPr>
                <w:rFonts w:ascii="Corbel" w:hAnsi="Corbel"/>
                <w:sz w:val="24"/>
                <w:szCs w:val="24"/>
              </w:rPr>
              <w:t>ekofeminizm</w:t>
            </w:r>
            <w:proofErr w:type="spellEnd"/>
            <w:r w:rsidR="00441D2F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="00441D2F">
              <w:rPr>
                <w:rFonts w:ascii="Corbel" w:hAnsi="Corbel"/>
                <w:sz w:val="24"/>
                <w:szCs w:val="24"/>
              </w:rPr>
              <w:t>Carol</w:t>
            </w:r>
            <w:proofErr w:type="spellEnd"/>
            <w:r w:rsidR="00441D2F">
              <w:rPr>
                <w:rFonts w:ascii="Corbel" w:hAnsi="Corbel"/>
                <w:sz w:val="24"/>
                <w:szCs w:val="24"/>
              </w:rPr>
              <w:t xml:space="preserve"> J. Adams, </w:t>
            </w:r>
            <w:r w:rsidR="00441D2F" w:rsidRPr="00DD5E37">
              <w:rPr>
                <w:rFonts w:ascii="Corbel" w:hAnsi="Corbel"/>
                <w:i/>
                <w:iCs/>
                <w:sz w:val="24"/>
                <w:szCs w:val="24"/>
              </w:rPr>
              <w:t>Polityka seksualna mięsa</w:t>
            </w:r>
            <w:r w:rsidR="00441D2F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97EF7" w:rsidRPr="00441D2F" w:rsidTr="0093079B">
        <w:tc>
          <w:tcPr>
            <w:tcW w:w="9520" w:type="dxa"/>
          </w:tcPr>
          <w:p w:rsidR="00097EF7" w:rsidRPr="00441D2F" w:rsidRDefault="00097EF7" w:rsidP="0093079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bookmarkEnd w:id="0"/>
    </w:tbl>
    <w:p w:rsidR="0085747A" w:rsidRPr="00441D2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941DC" w:rsidRPr="00441D2F" w:rsidRDefault="002941D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EC56CE">
        <w:rPr>
          <w:rFonts w:ascii="Corbel" w:hAnsi="Corbel"/>
          <w:bCs/>
          <w:i/>
          <w:smallCaps w:val="0"/>
          <w:sz w:val="20"/>
          <w:szCs w:val="20"/>
        </w:rPr>
        <w:t xml:space="preserve">analiza </w:t>
      </w:r>
      <w:r w:rsidR="00923D7D" w:rsidRPr="00EC56CE">
        <w:rPr>
          <w:rFonts w:ascii="Corbel" w:hAnsi="Corbel"/>
          <w:bCs/>
          <w:i/>
          <w:smallCaps w:val="0"/>
          <w:sz w:val="20"/>
          <w:szCs w:val="20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</w:t>
      </w:r>
      <w:r w:rsidR="0085747A" w:rsidRPr="00EC56CE">
        <w:rPr>
          <w:rFonts w:ascii="Corbel" w:hAnsi="Corbel"/>
          <w:bCs/>
          <w:i/>
          <w:smallCaps w:val="0"/>
          <w:sz w:val="20"/>
          <w:szCs w:val="20"/>
        </w:rPr>
        <w:t>projekt badawczy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6A202F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6A202F">
        <w:tc>
          <w:tcPr>
            <w:tcW w:w="1962" w:type="dxa"/>
          </w:tcPr>
          <w:p w:rsidR="0085747A" w:rsidRPr="00B169DF" w:rsidRDefault="00BD18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18A8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1-</w:t>
            </w:r>
            <w:r w:rsidRPr="00BD18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D18A8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:rsidR="0085747A" w:rsidRPr="006A202F" w:rsidRDefault="006A20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A202F">
              <w:rPr>
                <w:rFonts w:ascii="Corbel" w:hAnsi="Corbel"/>
                <w:b w:val="0"/>
                <w:szCs w:val="24"/>
              </w:rPr>
              <w:t xml:space="preserve">Obserwacja w trakcje zajęć, </w:t>
            </w:r>
            <w:r>
              <w:rPr>
                <w:rFonts w:ascii="Corbel" w:hAnsi="Corbel"/>
                <w:b w:val="0"/>
                <w:szCs w:val="24"/>
              </w:rPr>
              <w:t>aktywność w dyskusjach podczas zajęć</w:t>
            </w:r>
            <w:r w:rsidR="00186676">
              <w:rPr>
                <w:rFonts w:ascii="Corbel" w:hAnsi="Corbel"/>
                <w:b w:val="0"/>
                <w:szCs w:val="24"/>
              </w:rPr>
              <w:t>, projekt grupowy</w:t>
            </w:r>
          </w:p>
        </w:tc>
        <w:tc>
          <w:tcPr>
            <w:tcW w:w="2117" w:type="dxa"/>
          </w:tcPr>
          <w:p w:rsidR="0085747A" w:rsidRPr="00B169DF" w:rsidRDefault="006A20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86676" w:rsidRDefault="00186676" w:rsidP="001866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 na zajęciach, aktywność na zajęciach oraz praca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projekt w grupach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 będzie polegał na opracowaniu i przedstawieniu w formie pisemnej jednego z </w:t>
            </w:r>
            <w:r w:rsidR="00EC56CE">
              <w:rPr>
                <w:rFonts w:ascii="Corbel" w:hAnsi="Corbel"/>
                <w:b w:val="0"/>
                <w:smallCaps w:val="0"/>
                <w:szCs w:val="24"/>
              </w:rPr>
              <w:t>zaproponowanych tematów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86676" w:rsidRPr="00186676" w:rsidRDefault="00186676" w:rsidP="001866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ojekt 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>będzie ocenian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 według następujących kryteriów:</w:t>
            </w:r>
          </w:p>
          <w:p w:rsidR="00186676" w:rsidRPr="00186676" w:rsidRDefault="00186676" w:rsidP="001866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1. kryterium merytoryczne – prawidłowo sformułowany temat, zgodność pracy z tematem,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umocowanie historyczne, 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sposób prowadzenia wypowiedzi pisemnej,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krytyczne podejście</w:t>
            </w:r>
            <w:r w:rsidR="00784F3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C56CE">
              <w:rPr>
                <w:rFonts w:ascii="Corbel" w:hAnsi="Corbel"/>
                <w:b w:val="0"/>
                <w:smallCaps w:val="0"/>
                <w:szCs w:val="24"/>
              </w:rPr>
              <w:t xml:space="preserve"> dobór źródeł</w:t>
            </w:r>
          </w:p>
          <w:p w:rsidR="00923D7D" w:rsidRPr="00B169DF" w:rsidRDefault="00186676" w:rsidP="001866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t>2. kryterium formalne – struktura pracy, forma podawcza wypowiedzi, poprawność  stylistyczna, gramatyczna, ortograficzna, interpunkcyjna.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097E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097E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BD18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BD18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97E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B169DF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B169DF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814DB" w:rsidRDefault="005814DB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14DB">
              <w:rPr>
                <w:rFonts w:ascii="Corbel" w:hAnsi="Corbel"/>
                <w:b w:val="0"/>
                <w:smallCaps w:val="0"/>
                <w:szCs w:val="24"/>
              </w:rPr>
              <w:t xml:space="preserve"> Adams,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C.J.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Polityka seksualna mięsa. Feministyczno-wegetariańska teoria krytyczna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B78C5">
              <w:rPr>
                <w:rFonts w:ascii="Corbel" w:hAnsi="Corbel"/>
                <w:b w:val="0"/>
                <w:smallCaps w:val="0"/>
                <w:szCs w:val="24"/>
              </w:rPr>
              <w:t>Oficyna 21, Warszawa 2022</w:t>
            </w:r>
            <w:r w:rsidR="002F2260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:rsidR="003C70A2" w:rsidRP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Beauvoir S. de,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Druga płeć,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2003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Butler J.,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Uwikłani w płeć. Feminizm i polityka tożsamości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8F4F4B" w:rsidRPr="008F4F4B" w:rsidRDefault="008F4F4B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250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Delap</w:t>
            </w:r>
            <w:proofErr w:type="spellEnd"/>
            <w:r w:rsidRPr="003250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proofErr w:type="spellStart"/>
            <w:r w:rsidRPr="003250F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Feminizmy</w:t>
            </w:r>
            <w:proofErr w:type="spellEnd"/>
            <w:r w:rsidRPr="003250F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globalna</w:t>
            </w:r>
            <w:r w:rsidRPr="008F4F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Drzazgi, Okoniny 2024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5814DB" w:rsidRDefault="005814DB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</w:t>
            </w:r>
            <w:r w:rsidRPr="005814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oldman,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Anarchizm i inne eseje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Bractwo Trójka, 2015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CF584F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Hannam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Feminizm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Zysk i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S-ka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2010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CF584F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Mizielińska J.,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Płeć, ciało, seksualność. Od feminizmu do teorii </w:t>
            </w:r>
            <w:proofErr w:type="spellStart"/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queer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2006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Nikt nie rodzi się kobietą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wybór, tłum. T.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Hołówka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CF584F" w:rsidRPr="003C70A2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Nochlin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Dlaczego nie było wielkich artystek?,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Smak Słowa, 2023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5814DB" w:rsidRPr="003C70A2" w:rsidRDefault="005814DB" w:rsidP="005814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14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Ślęczka K.,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Feminizm. Ideologie i koncepcje społeczne współczesnego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feminizmu</w:t>
            </w:r>
            <w:r w:rsidRPr="005814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1999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</w:t>
            </w:r>
            <w:proofErr w:type="spellStart"/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Wollstonecraft</w:t>
            </w:r>
            <w:proofErr w:type="spellEnd"/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Wołanie o prawa kobiety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3C70A2" w:rsidRPr="00B169DF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3C70A2" w:rsidRPr="00EB03BA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Engels F., </w:t>
            </w:r>
            <w:r w:rsidRPr="00EB03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Pochodzenie rodziny, własności prywatnej i państwa</w:t>
            </w: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różne wydania</w:t>
            </w:r>
            <w:r w:rsidR="002F226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:rsidR="003C70A2" w:rsidRPr="00EB03BA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Górnicka-Boratyńska A. (oprac.), </w:t>
            </w:r>
            <w:r w:rsidRPr="00EB03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Chcemy całego życia: antologia polskich tekstów feministycznych z lat 1870-1939</w:t>
            </w: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1999</w:t>
            </w:r>
            <w:r w:rsidR="002F226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:rsidR="00CF584F" w:rsidRPr="00B169DF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Putnam</w:t>
            </w:r>
            <w:proofErr w:type="spellEnd"/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Tong</w:t>
            </w:r>
            <w:proofErr w:type="spellEnd"/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R., </w:t>
            </w:r>
            <w:r w:rsidRPr="00EB03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Myśl feministyczna. Wprowadzenie</w:t>
            </w: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2002</w:t>
            </w:r>
            <w:r w:rsidRPr="00CF58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5A5" w:rsidRDefault="007A15A5" w:rsidP="00C16ABF">
      <w:pPr>
        <w:spacing w:after="0" w:line="240" w:lineRule="auto"/>
      </w:pPr>
      <w:r>
        <w:separator/>
      </w:r>
    </w:p>
  </w:endnote>
  <w:endnote w:type="continuationSeparator" w:id="0">
    <w:p w:rsidR="007A15A5" w:rsidRDefault="007A15A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5A5" w:rsidRDefault="007A15A5" w:rsidP="00C16ABF">
      <w:pPr>
        <w:spacing w:after="0" w:line="240" w:lineRule="auto"/>
      </w:pPr>
      <w:r>
        <w:separator/>
      </w:r>
    </w:p>
  </w:footnote>
  <w:footnote w:type="continuationSeparator" w:id="0">
    <w:p w:rsidR="007A15A5" w:rsidRDefault="007A15A5" w:rsidP="00C16ABF">
      <w:pPr>
        <w:spacing w:after="0" w:line="240" w:lineRule="auto"/>
      </w:pPr>
      <w:r>
        <w:continuationSeparator/>
      </w:r>
    </w:p>
  </w:footnote>
  <w:footnote w:id="1">
    <w:p w:rsidR="00753D4B" w:rsidRDefault="00753D4B" w:rsidP="00753D4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5C1B"/>
    <w:multiLevelType w:val="hybridMultilevel"/>
    <w:tmpl w:val="098CA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EF7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6676"/>
    <w:rsid w:val="00192F37"/>
    <w:rsid w:val="001A70D2"/>
    <w:rsid w:val="001C73A1"/>
    <w:rsid w:val="001D657B"/>
    <w:rsid w:val="001D7B54"/>
    <w:rsid w:val="001E0209"/>
    <w:rsid w:val="001E60E7"/>
    <w:rsid w:val="001F2CA2"/>
    <w:rsid w:val="002144C0"/>
    <w:rsid w:val="0022477D"/>
    <w:rsid w:val="002278A9"/>
    <w:rsid w:val="002336F9"/>
    <w:rsid w:val="0024028F"/>
    <w:rsid w:val="00240AA4"/>
    <w:rsid w:val="00244ABC"/>
    <w:rsid w:val="002545DF"/>
    <w:rsid w:val="00281FF2"/>
    <w:rsid w:val="002857DE"/>
    <w:rsid w:val="00291567"/>
    <w:rsid w:val="002941DC"/>
    <w:rsid w:val="002A22BF"/>
    <w:rsid w:val="002A2389"/>
    <w:rsid w:val="002A671D"/>
    <w:rsid w:val="002B4D55"/>
    <w:rsid w:val="002B5EA0"/>
    <w:rsid w:val="002B6119"/>
    <w:rsid w:val="002B78C5"/>
    <w:rsid w:val="002C1F06"/>
    <w:rsid w:val="002D3375"/>
    <w:rsid w:val="002D73D4"/>
    <w:rsid w:val="002F02A3"/>
    <w:rsid w:val="002F2260"/>
    <w:rsid w:val="002F4ABE"/>
    <w:rsid w:val="003018BA"/>
    <w:rsid w:val="0030395F"/>
    <w:rsid w:val="00304567"/>
    <w:rsid w:val="00305C92"/>
    <w:rsid w:val="003151C5"/>
    <w:rsid w:val="003250FB"/>
    <w:rsid w:val="003343CF"/>
    <w:rsid w:val="0034228E"/>
    <w:rsid w:val="00346FE9"/>
    <w:rsid w:val="0034759A"/>
    <w:rsid w:val="003503F6"/>
    <w:rsid w:val="003530DD"/>
    <w:rsid w:val="00363F78"/>
    <w:rsid w:val="003A0A5B"/>
    <w:rsid w:val="003A1176"/>
    <w:rsid w:val="003B7081"/>
    <w:rsid w:val="003C0BAE"/>
    <w:rsid w:val="003C70A2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1D2F"/>
    <w:rsid w:val="00445970"/>
    <w:rsid w:val="00447BB4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0413"/>
    <w:rsid w:val="0056696D"/>
    <w:rsid w:val="005814DB"/>
    <w:rsid w:val="0059484D"/>
    <w:rsid w:val="005A0855"/>
    <w:rsid w:val="005A3196"/>
    <w:rsid w:val="005C080F"/>
    <w:rsid w:val="005C55E5"/>
    <w:rsid w:val="005C696A"/>
    <w:rsid w:val="005E6E85"/>
    <w:rsid w:val="005E721F"/>
    <w:rsid w:val="005F31D2"/>
    <w:rsid w:val="005F76A3"/>
    <w:rsid w:val="0061029B"/>
    <w:rsid w:val="00617230"/>
    <w:rsid w:val="00621CE1"/>
    <w:rsid w:val="00627FC9"/>
    <w:rsid w:val="0063671B"/>
    <w:rsid w:val="00647FA8"/>
    <w:rsid w:val="00650C5F"/>
    <w:rsid w:val="00654934"/>
    <w:rsid w:val="006620D9"/>
    <w:rsid w:val="00671958"/>
    <w:rsid w:val="00675843"/>
    <w:rsid w:val="00696477"/>
    <w:rsid w:val="006A202F"/>
    <w:rsid w:val="006B0925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D4B"/>
    <w:rsid w:val="007632A9"/>
    <w:rsid w:val="00763BF1"/>
    <w:rsid w:val="00766FD4"/>
    <w:rsid w:val="0078168C"/>
    <w:rsid w:val="00784F32"/>
    <w:rsid w:val="00787C2A"/>
    <w:rsid w:val="00790E27"/>
    <w:rsid w:val="007A15A5"/>
    <w:rsid w:val="007A4022"/>
    <w:rsid w:val="007A6E6E"/>
    <w:rsid w:val="007A71E3"/>
    <w:rsid w:val="007B7F62"/>
    <w:rsid w:val="007C3299"/>
    <w:rsid w:val="007C3BCC"/>
    <w:rsid w:val="007C4546"/>
    <w:rsid w:val="007D6E56"/>
    <w:rsid w:val="007F4155"/>
    <w:rsid w:val="0081554D"/>
    <w:rsid w:val="0081707E"/>
    <w:rsid w:val="00823355"/>
    <w:rsid w:val="008449B3"/>
    <w:rsid w:val="008552A2"/>
    <w:rsid w:val="0085747A"/>
    <w:rsid w:val="00884922"/>
    <w:rsid w:val="00885F64"/>
    <w:rsid w:val="008917F9"/>
    <w:rsid w:val="00897A0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F4B"/>
    <w:rsid w:val="008F631D"/>
    <w:rsid w:val="008F6E29"/>
    <w:rsid w:val="00916188"/>
    <w:rsid w:val="00923D7D"/>
    <w:rsid w:val="0093079B"/>
    <w:rsid w:val="009508DF"/>
    <w:rsid w:val="00950DAC"/>
    <w:rsid w:val="00954A07"/>
    <w:rsid w:val="00987C14"/>
    <w:rsid w:val="009929D4"/>
    <w:rsid w:val="00997F14"/>
    <w:rsid w:val="009A5289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0D9"/>
    <w:rsid w:val="00A84C85"/>
    <w:rsid w:val="00A95A71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5C1E"/>
    <w:rsid w:val="00B40ADB"/>
    <w:rsid w:val="00B43B77"/>
    <w:rsid w:val="00B43E80"/>
    <w:rsid w:val="00B607DB"/>
    <w:rsid w:val="00B66529"/>
    <w:rsid w:val="00B73785"/>
    <w:rsid w:val="00B75946"/>
    <w:rsid w:val="00B8056E"/>
    <w:rsid w:val="00B819C8"/>
    <w:rsid w:val="00B82308"/>
    <w:rsid w:val="00B90885"/>
    <w:rsid w:val="00BB520A"/>
    <w:rsid w:val="00BD18A8"/>
    <w:rsid w:val="00BD3869"/>
    <w:rsid w:val="00BD4BD8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85D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84F"/>
    <w:rsid w:val="00CF78ED"/>
    <w:rsid w:val="00D02B25"/>
    <w:rsid w:val="00D02EBA"/>
    <w:rsid w:val="00D17C3C"/>
    <w:rsid w:val="00D26B2C"/>
    <w:rsid w:val="00D3397B"/>
    <w:rsid w:val="00D352C9"/>
    <w:rsid w:val="00D40434"/>
    <w:rsid w:val="00D425B2"/>
    <w:rsid w:val="00D428D6"/>
    <w:rsid w:val="00D50B00"/>
    <w:rsid w:val="00D552B2"/>
    <w:rsid w:val="00D608D1"/>
    <w:rsid w:val="00D7371B"/>
    <w:rsid w:val="00D74119"/>
    <w:rsid w:val="00D7747F"/>
    <w:rsid w:val="00D8075B"/>
    <w:rsid w:val="00D8678B"/>
    <w:rsid w:val="00D92782"/>
    <w:rsid w:val="00DA2114"/>
    <w:rsid w:val="00DA2514"/>
    <w:rsid w:val="00DD5E37"/>
    <w:rsid w:val="00DE09C0"/>
    <w:rsid w:val="00DE4A14"/>
    <w:rsid w:val="00DE5328"/>
    <w:rsid w:val="00DF320D"/>
    <w:rsid w:val="00DF71C8"/>
    <w:rsid w:val="00E0208C"/>
    <w:rsid w:val="00E114B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3BA"/>
    <w:rsid w:val="00EC4899"/>
    <w:rsid w:val="00EC56CE"/>
    <w:rsid w:val="00ED03AB"/>
    <w:rsid w:val="00ED32D2"/>
    <w:rsid w:val="00EE32DE"/>
    <w:rsid w:val="00EE5457"/>
    <w:rsid w:val="00EE76AE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268F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DC9FA-D623-4C69-920A-B908038C6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171</TotalTime>
  <Pages>1</Pages>
  <Words>975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36</cp:revision>
  <cp:lastPrinted>2019-02-06T12:12:00Z</cp:lastPrinted>
  <dcterms:created xsi:type="dcterms:W3CDTF">2024-05-17T08:55:00Z</dcterms:created>
  <dcterms:modified xsi:type="dcterms:W3CDTF">2026-06-27T07:28:00Z</dcterms:modified>
</cp:coreProperties>
</file>